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5B10862A" w14:textId="008F4550"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1D2260">
              <w:rPr>
                <w:rFonts w:ascii="Arial" w:hAnsi="Arial" w:cs="Arial"/>
                <w:b/>
                <w:sz w:val="36"/>
                <w:szCs w:val="36"/>
              </w:rPr>
              <w:t>topného kanálu z VS 21a</w:t>
            </w:r>
          </w:p>
          <w:p w14:paraId="23F7D246" w14:textId="11763897" w:rsidR="00ED3C45" w:rsidRPr="007C02F0" w:rsidRDefault="001D226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(mezi bloky 214 - 215)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776C21DE" w14:textId="49B4DACE" w:rsidR="00AB61CF" w:rsidRDefault="00DA348B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</w:t>
            </w:r>
            <w:r w:rsidR="001D2260">
              <w:rPr>
                <w:rFonts w:ascii="Arial" w:hAnsi="Arial" w:cs="Arial"/>
              </w:rPr>
              <w:t>1</w:t>
            </w:r>
            <w:r w:rsidR="00D9684E">
              <w:rPr>
                <w:rFonts w:ascii="Arial" w:hAnsi="Arial" w:cs="Arial"/>
              </w:rPr>
              <w:t xml:space="preserve"> - </w:t>
            </w:r>
            <w:r w:rsidR="00B63DF9">
              <w:rPr>
                <w:rFonts w:ascii="Arial" w:hAnsi="Arial" w:cs="Arial"/>
                <w:smallCaps w:val="0"/>
              </w:rPr>
              <w:t>DOKUMENTACE STAVEBNÍHO OBJEKTU</w:t>
            </w:r>
          </w:p>
          <w:p w14:paraId="0A5C2E13" w14:textId="75E6FD7F" w:rsidR="00AB61CF" w:rsidRPr="00D554AA" w:rsidRDefault="00232380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SPECIFIKACE ZAŘÍZENÍ A MATERIÁLU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14:paraId="0D603C16" w14:textId="77777777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04116579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519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7BFE73" w14:textId="77777777" w:rsidR="007C1C24" w:rsidRDefault="007C1C24">
      <w:r>
        <w:separator/>
      </w:r>
    </w:p>
  </w:endnote>
  <w:endnote w:type="continuationSeparator" w:id="0">
    <w:p w14:paraId="3C4CBFD8" w14:textId="77777777" w:rsidR="007C1C24" w:rsidRDefault="007C1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89CD07" w14:textId="77777777" w:rsidR="007C1C24" w:rsidRDefault="007C1C24">
      <w:r>
        <w:separator/>
      </w:r>
    </w:p>
  </w:footnote>
  <w:footnote w:type="continuationSeparator" w:id="0">
    <w:p w14:paraId="23D3A1E0" w14:textId="77777777" w:rsidR="007C1C24" w:rsidRDefault="007C1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62A32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1C24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841E9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63DF9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link w:val="Nadpis3Char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B63DF9"/>
    <w:rPr>
      <w:b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2</TotalTime>
  <Pages>1</Pages>
  <Words>71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4</cp:revision>
  <cp:lastPrinted>2017-06-05T22:44:00Z</cp:lastPrinted>
  <dcterms:created xsi:type="dcterms:W3CDTF">2020-11-08T12:35:00Z</dcterms:created>
  <dcterms:modified xsi:type="dcterms:W3CDTF">2020-11-08T13:22:00Z</dcterms:modified>
</cp:coreProperties>
</file>